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C81CFB" w14:textId="301CF2DC" w:rsidR="00CD219E" w:rsidRDefault="00FB474F">
      <w:r>
        <w:rPr>
          <w:noProof/>
          <w:lang w:val="en-AU" w:eastAsia="en-AU"/>
        </w:rPr>
        <w:drawing>
          <wp:inline distT="0" distB="0" distL="0" distR="0" wp14:anchorId="58588F09" wp14:editId="23DB7395">
            <wp:extent cx="6629400" cy="9448800"/>
            <wp:effectExtent l="0" t="0" r="0" b="0"/>
            <wp:docPr id="10" name="Picture 10" descr="At the top is a Girl and Boy character with statistical bell curves on their guernseys standing left and right of the title.&#10;The title is competition, and below it reads&#10;Finals Season Week 2&#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START" title="Week 2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cuments/WEEK%202%20NRL/Who%20Won%20It%3F!%20AFL%20Final%20Explanation/Who%20Won%20It%3F!%20AFL%20Final%20Expl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2A92BD0" wp14:editId="2F9D5DD8">
            <wp:extent cx="6629400" cy="9448800"/>
            <wp:effectExtent l="0" t="0" r="0" b="0"/>
            <wp:docPr id="12" name="Picture 12" descr="Details of the match between the Poodles and the Chihuahua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Poodles 7 versus Chihuahuas 10&#10;&#10;Tackle Breaks: Poodles 26 versus Chihuahuas 35&#10;&#10;Dummy Half Runs: Poodles 15 versus Chihuahuas 14&#10;&#10;All Run Metres: Poodles 1065 versus Chihuahuas 2009&#10;&#10;Field Goals: Poodles 1 versus Chihuahuas 1" title="1st Semi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ocuments/WEEK%202%20NRL/Who%20Won%20It%3F!%20AFL%20Final%20Explanation/Who%20Won%20It%3F!%20AFL%20Final%20Expl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375F1510" wp14:editId="560F290D">
            <wp:extent cx="6629400" cy="9448800"/>
            <wp:effectExtent l="0" t="0" r="0" b="0"/>
            <wp:docPr id="13" name="Picture 13" descr="Details of the match between the Shepherds and the Boxer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 &#10;&#10;The statistics are presented in the following order:&#10;&#10;Line Breaks: Shepherds 8 versus Boxers 7&#10;&#10;Tackle Breaks: Shepherds 10 versus Boxers 43&#10;&#10;Dummy Half Runs: Shepherds 13 versus Boxers 10&#10;&#10;All Run Metres: Shepherds 1241 versus Boxers 1763&#10;&#10;Field Goals: Shepherds 0 versus Boxers 0&#10;" title="2nd Semi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cuments/WEEK%202%20NRL/Who%20Won%20It%3F!%20AFL%20Final%20Explanation/Who%20Won%20It%3F!%20AFL%20Final%20Expl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4B54C343" wp14:editId="5E886A2C">
            <wp:extent cx="6629400" cy="9448800"/>
            <wp:effectExtent l="0" t="0" r="0" b="0"/>
            <wp:docPr id="15" name="Picture 15" descr="At the top is a Girl and Boy character with statistical bell curves on their guernseys standing left and right of the title.&#10;The title is competition, and below it reads&#10;Finals Season Week 2&#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RESULTS" title="Week 2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ocuments/WEEK%202%20NRL/Who%20Won%20It%3F!%20AFL%20Final%20Explanation/Who%20Won%20It%3F!%20AFL%20Final%20Expl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32B264C4" wp14:editId="769098B5">
            <wp:extent cx="6629400" cy="9448800"/>
            <wp:effectExtent l="0" t="0" r="0" b="0"/>
            <wp:docPr id="16" name="Picture 16" descr="Details of the match between the Poodles and the Chihuahua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Poodles 7 versus Chihuahuas 10&#10;&#10;Tackle Breaks: Poodles 26 versus Chihuahuas 35&#10;&#10;Dummy Half Runs: Poodles 15 versus Chihuahuas 14&#10;&#10;All Run Metres: Poodles 1065 versus Chihuahuas 2009&#10;&#10;Field Goals: Poodles 1 versus Chihuahuas 1&#10;&#10;A blue oval surrounds the Chihuahuas logo at the top righ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3 line breaks in the Chihuahuas favour. This is used to compare against the value of 4 line breaks, the required amount needed for the rule to apply. The text “NO 4 &gt; +3” appears on the Chihuahuas side, right of centre. It means that the difference in line breaks was&#10; too small to be guaranteed a win according to the rule.&#10;&#10;In the section where the Tackle Breaks statistics are presented, the title has been amended to read “Tackle Breaks Rule”. The difference between values have been calculated to be +9 tackle breaks in the Chihuahuas favour. This is used to compare against the value of 11 tackle breaks, the required amount needed for the rule to apply. The text “NO 11 &gt; +9” appears on the Chihuahuas side, righ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1 dummy half runs in the Poodles favour. This is used to compare against the value of 12 dummy half runs, the required amount needed for the rule to apply. The text “+1 &lt; 12 &#10;NO” appears on the Poodles side, lef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944 all run metres in the Chihuahuas favour. This is used to compare against the value of 450 all run metres, the required amount needed for the rule to apply. The text “YES 450 ≤ +944” appears on the Chihuahuas side, right of centre. It means that the difference in all run metres was &#10;large enough to be guaranteed a win according to the rule. This statistic alone tells us that the Chihuahuas won the match.&#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 title="1st Semi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ocuments/WEEK%202%20NRL/Who%20Won%20It%3F!%20AFL%20Final%20Explanation/Who%20Won%20It%3F!%20AFL%20Final%20Expl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E91B9E0" wp14:editId="0BFB5FEE">
            <wp:extent cx="6629400" cy="9448800"/>
            <wp:effectExtent l="0" t="0" r="0" b="0"/>
            <wp:docPr id="17" name="Picture 17" descr="Details of the match between the Shepherds and the Boxer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Shepherds 8 versus Boxers 7&#10;&#10;Tackle Breaks: Shepherds 10 versus Boxers 43&#10;&#10;Dummy Half Runs: Shepherds 13 versus Boxers 10&#10;&#10;All Run Metres: Shepherds 1241 versus Boxers 1763&#10;&#10;Field Goals: Shepherds 0 versus Boxers 0&#10;&#10;&#10;A blue oval surrounds the Boxers logo at the top right of the page and attached to the oval is the text ‘WON IT!’.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1 line breaks in the Shepherds favour. This is used to compare against the value of 4 line breaks, the required amount needed for the rule to apply. The text “+1 &lt; 4 NO” appears on the Shepherds side, left of centre. It means that the difference in line breaks was&#10; too small to be guaranteed a win according to the rule.&#10;&#10;In the section where the Tackle Breaks statistics are presented, the title has been amended to read “Tackle Breaks Rule”. The difference between values have been calculated to be +33 tackle breaks in the Boxers favour. This is used to compare against the value of 11 tackle breaks, the required amount needed for the rule to apply. The text “YES 11 ≤ +33” appears on the Boxers side, right of centre. It means that the difference in tackle breaks was &#10;large enough to be guaranteed a win according to the rule. This statistic alone tells us that the Boxers won the match.&#10;&#10;In the section where the Dummy Half Runs statistics are presented, the title has been amended to read “Dummy Half Runs Rule”. The difference between values have been calculated to be +3 dummy half runs in the Shepherds favour. This is used to compare against the value of 12 dummy half runs, the required amount needed for the rule to apply. The text “+3 &lt; 12 &#10;NO” appears on the Shepherds side, left of centre. It means that the difference in dummy half runs was too small to be guaranteed a win according to the rule.&#10;&#10;In the section where the All Run Metres statistics are presented, the title has been amended to read “All Run Metres Rule”. The difference between values have been calculated to be +522 all run metres in the Boxers favour. This is used to compare against the value of 450 all run metres, the required amount needed for the rule to apply. The text “YES 450 ≤ +522” appears on the Boxers side, right of centre. It means that the difference in all run metres was &#10;large enough to be guaranteed a win according to the rule. This statistic alone tells us that the Boxers won the match.&#10;&#10;In the section where the Fields Goals statistics are presented, the title has been amended to read “Fields Goals Rule”. The difference between values have been calculated to be 0 field goals so is in neither team's favour. The text “0 &lt; 1 NO 1 &gt; 0” appears between the two statistics and means that this rule cannot be used at all&#10;&#10;At the bottom of the page is the text “THE SPITZES RULE? NO”.&#10;&#10;" title="2nd semi final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ocuments/WEEK%202%20NRL/Who%20Won%20It%3F!%20AFL%20Final%20Explanation/Who%20Won%20It%3F!%20AFL%20Final%20Expl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r>
        <w:rPr>
          <w:noProof/>
          <w:lang w:val="en-AU" w:eastAsia="en-AU"/>
        </w:rPr>
        <w:lastRenderedPageBreak/>
        <w:drawing>
          <wp:inline distT="0" distB="0" distL="0" distR="0" wp14:anchorId="643E5A58" wp14:editId="628FD44E">
            <wp:extent cx="6629400" cy="9448800"/>
            <wp:effectExtent l="0" t="0" r="0" b="0"/>
            <wp:docPr id="18" name="Picture 18"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2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10;All other boxes are empty.&#10;" title="Finals draw after we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ocuments/WEEK%202%20NRL/Who%20Won%20It%3F!%20AFL%20Final%20Explanation/Who%20Won%20It%3F!%20AFL%20Final%20Expl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CD219E" w:rsidSect="007840C0">
      <w:footerReference w:type="even" r:id="rId14"/>
      <w:footerReference w:type="default" r:id="rId15"/>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C28D68" w14:textId="77777777" w:rsidR="008316A6" w:rsidRDefault="008316A6" w:rsidP="007840C0">
      <w:r>
        <w:separator/>
      </w:r>
    </w:p>
  </w:endnote>
  <w:endnote w:type="continuationSeparator" w:id="0">
    <w:p w14:paraId="126F0246" w14:textId="77777777" w:rsidR="008316A6" w:rsidRDefault="008316A6" w:rsidP="007840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9B0DC" w14:textId="77777777" w:rsidR="007840C0" w:rsidRDefault="007840C0"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B2CF79" w14:textId="77777777" w:rsidR="007840C0" w:rsidRDefault="007840C0" w:rsidP="007840C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0E57F9" w14:textId="77777777" w:rsidR="007840C0" w:rsidRDefault="007840C0"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C3A4C">
      <w:rPr>
        <w:rStyle w:val="PageNumber"/>
        <w:noProof/>
      </w:rPr>
      <w:t>7</w:t>
    </w:r>
    <w:r>
      <w:rPr>
        <w:rStyle w:val="PageNumber"/>
      </w:rPr>
      <w:fldChar w:fldCharType="end"/>
    </w:r>
  </w:p>
  <w:p w14:paraId="5351B184" w14:textId="1A7DAC05" w:rsidR="007840C0" w:rsidRDefault="007840C0" w:rsidP="007840C0">
    <w:pPr>
      <w:pStyle w:val="Footer"/>
      <w:ind w:right="360"/>
    </w:pPr>
    <w:r>
      <w:t>Who won it</w:t>
    </w:r>
    <w:proofErr w:type="gramStart"/>
    <w:r>
      <w:t>?!</w:t>
    </w:r>
    <w:proofErr w:type="gramEnd"/>
    <w:r>
      <w:t xml:space="preserve"> Rugby League Football Activity Week 2</w:t>
    </w:r>
    <w:r w:rsidR="00FB474F">
      <w:rPr>
        <w:noProof/>
        <w:lang w:val="en-AU" w:eastAsia="en-AU"/>
      </w:rPr>
      <w:drawing>
        <wp:inline distT="0" distB="0" distL="0" distR="0" wp14:anchorId="6FE95860" wp14:editId="3BCF16C9">
          <wp:extent cx="6629400" cy="9448800"/>
          <wp:effectExtent l="0" t="0" r="0" b="0"/>
          <wp:docPr id="1" name="Picture 1"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cuments/WEEK%202%20NRL/Who%20Won%20It%3F!%20AFL%20Final%20Explanation/Who%20Won%20It%3F!%20AFL%20Final%20Expl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01140E06" wp14:editId="54CBB913">
          <wp:extent cx="6629400" cy="9448800"/>
          <wp:effectExtent l="0" t="0" r="0" b="0"/>
          <wp:docPr id="2" name="Picture 2"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WEEK%202%20NRL/Who%20Won%20It%3F!%20AFL%20Final%20Explanation/Who%20Won%20It%3F!%20AFL%20Final%20Expl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486F5505" wp14:editId="23247026">
          <wp:extent cx="6629400" cy="9448800"/>
          <wp:effectExtent l="0" t="0" r="0" b="0"/>
          <wp:docPr id="3" name="Picture 3"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WEEK%202%20NRL/Who%20Won%20It%3F!%20AFL%20Final%20Explanation/Who%20Won%20It%3F!%20AFL%20Final%20Expl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6DCDA6CC" wp14:editId="6EAB9747">
          <wp:extent cx="6629400" cy="9448800"/>
          <wp:effectExtent l="0" t="0" r="0" b="0"/>
          <wp:docPr id="4" name="Picture 4"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WEEK%202%20NRL/Who%20Won%20It%3F!%20AFL%20Final%20Explanation/Who%20Won%20It%3F!%20AFL%20Final%20Expla"/>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66E26C3F" wp14:editId="3993C5F4">
          <wp:extent cx="6629400" cy="9448800"/>
          <wp:effectExtent l="0" t="0" r="0" b="0"/>
          <wp:docPr id="5" name="Picture 5"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cuments/WEEK%202%20NRL/Who%20Won%20It%3F!%20AFL%20Final%20Explanation/Who%20Won%20It%3F!%20AFL%20Final%20Expla"/>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12CA89D8" wp14:editId="573715D0">
          <wp:extent cx="6629400" cy="9448800"/>
          <wp:effectExtent l="0" t="0" r="0" b="0"/>
          <wp:docPr id="6" name="Picture 6"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cuments/WEEK%202%20NRL/Who%20Won%20It%3F!%20AFL%20Final%20Explanation/Who%20Won%20It%3F!%20AFL%20Final%20Expl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575CBA16" wp14:editId="06A2B5FE">
          <wp:extent cx="6629400" cy="9448800"/>
          <wp:effectExtent l="0" t="0" r="0" b="0"/>
          <wp:docPr id="7" name="Picture 7"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cuments/WEEK%202%20NRL/Who%20Won%20It%3F!%20AFL%20Final%20Explanation/Who%20Won%20It%3F!%20AFL%20Final%20Expl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0E517D25" wp14:editId="72AD0EE2">
          <wp:extent cx="6629400" cy="9448800"/>
          <wp:effectExtent l="0" t="0" r="0" b="0"/>
          <wp:docPr id="8" name="Picture 8"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ocuments/WEEK%202%20NRL/Who%20Won%20It%3F!%20AFL%20Final%20Explanation/Who%20Won%20It%3F!%20AFL%20Final%20Expl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sidR="00FB474F">
      <w:rPr>
        <w:noProof/>
        <w:lang w:val="en-AU" w:eastAsia="en-AU"/>
      </w:rPr>
      <w:drawing>
        <wp:inline distT="0" distB="0" distL="0" distR="0" wp14:anchorId="6F77690D" wp14:editId="33BDFC1D">
          <wp:extent cx="6629400" cy="9448800"/>
          <wp:effectExtent l="0" t="0" r="0" b="0"/>
          <wp:docPr id="9" name="Picture 9" descr="../Documents/WEEK%202%20NRL/Who%20Won%20It%3F!%20AFL%20Final%20Explanation/Who%20Won%20It%3F!%20AFL%20Final%20Exp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cuments/WEEK%202%20NRL/Who%20Won%20It%3F!%20AFL%20Final%20Explanation/Who%20Won%20It%3F!%20AFL%20Final%20Expl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22136CC" w14:textId="77777777" w:rsidR="008316A6" w:rsidRDefault="008316A6" w:rsidP="007840C0">
      <w:r>
        <w:separator/>
      </w:r>
    </w:p>
  </w:footnote>
  <w:footnote w:type="continuationSeparator" w:id="0">
    <w:p w14:paraId="74943A6C" w14:textId="77777777" w:rsidR="008316A6" w:rsidRDefault="008316A6" w:rsidP="007840C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40C0"/>
    <w:rsid w:val="003C3A4C"/>
    <w:rsid w:val="00557B03"/>
    <w:rsid w:val="007840C0"/>
    <w:rsid w:val="008316A6"/>
    <w:rsid w:val="0099521D"/>
    <w:rsid w:val="00BF0CB9"/>
    <w:rsid w:val="00CD219E"/>
    <w:rsid w:val="00F87E55"/>
    <w:rsid w:val="00FB47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EED922"/>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7840C0"/>
    <w:pPr>
      <w:tabs>
        <w:tab w:val="center" w:pos="4513"/>
        <w:tab w:val="right" w:pos="9026"/>
      </w:tabs>
    </w:pPr>
  </w:style>
  <w:style w:type="character" w:customStyle="1" w:styleId="FooterChar">
    <w:name w:val="Footer Char"/>
    <w:basedOn w:val="DefaultParagraphFont"/>
    <w:link w:val="Footer"/>
    <w:uiPriority w:val="99"/>
    <w:rsid w:val="007840C0"/>
  </w:style>
  <w:style w:type="character" w:styleId="PageNumber">
    <w:name w:val="page number"/>
    <w:basedOn w:val="DefaultParagraphFont"/>
    <w:uiPriority w:val="99"/>
    <w:semiHidden/>
    <w:unhideWhenUsed/>
    <w:rsid w:val="007840C0"/>
  </w:style>
  <w:style w:type="paragraph" w:styleId="Header">
    <w:name w:val="header"/>
    <w:basedOn w:val="Normal"/>
    <w:link w:val="HeaderChar"/>
    <w:uiPriority w:val="99"/>
    <w:unhideWhenUsed/>
    <w:rsid w:val="007840C0"/>
    <w:pPr>
      <w:tabs>
        <w:tab w:val="center" w:pos="4513"/>
        <w:tab w:val="right" w:pos="9026"/>
      </w:tabs>
    </w:pPr>
  </w:style>
  <w:style w:type="character" w:customStyle="1" w:styleId="HeaderChar">
    <w:name w:val="Header Char"/>
    <w:basedOn w:val="DefaultParagraphFont"/>
    <w:link w:val="Header"/>
    <w:uiPriority w:val="99"/>
    <w:rsid w:val="007840C0"/>
  </w:style>
  <w:style w:type="paragraph" w:styleId="BalloonText">
    <w:name w:val="Balloon Text"/>
    <w:basedOn w:val="Normal"/>
    <w:link w:val="BalloonTextChar"/>
    <w:uiPriority w:val="99"/>
    <w:semiHidden/>
    <w:unhideWhenUsed/>
    <w:rsid w:val="0099521D"/>
    <w:rPr>
      <w:rFonts w:ascii="Tahoma" w:hAnsi="Tahoma" w:cs="Tahoma"/>
      <w:sz w:val="16"/>
      <w:szCs w:val="16"/>
    </w:rPr>
  </w:style>
  <w:style w:type="character" w:customStyle="1" w:styleId="BalloonTextChar">
    <w:name w:val="Balloon Text Char"/>
    <w:basedOn w:val="DefaultParagraphFont"/>
    <w:link w:val="BalloonText"/>
    <w:uiPriority w:val="99"/>
    <w:semiHidden/>
    <w:rsid w:val="0099521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7840C0"/>
    <w:pPr>
      <w:tabs>
        <w:tab w:val="center" w:pos="4513"/>
        <w:tab w:val="right" w:pos="9026"/>
      </w:tabs>
    </w:pPr>
  </w:style>
  <w:style w:type="character" w:customStyle="1" w:styleId="FooterChar">
    <w:name w:val="Footer Char"/>
    <w:basedOn w:val="DefaultParagraphFont"/>
    <w:link w:val="Footer"/>
    <w:uiPriority w:val="99"/>
    <w:rsid w:val="007840C0"/>
  </w:style>
  <w:style w:type="character" w:styleId="PageNumber">
    <w:name w:val="page number"/>
    <w:basedOn w:val="DefaultParagraphFont"/>
    <w:uiPriority w:val="99"/>
    <w:semiHidden/>
    <w:unhideWhenUsed/>
    <w:rsid w:val="007840C0"/>
  </w:style>
  <w:style w:type="paragraph" w:styleId="Header">
    <w:name w:val="header"/>
    <w:basedOn w:val="Normal"/>
    <w:link w:val="HeaderChar"/>
    <w:uiPriority w:val="99"/>
    <w:unhideWhenUsed/>
    <w:rsid w:val="007840C0"/>
    <w:pPr>
      <w:tabs>
        <w:tab w:val="center" w:pos="4513"/>
        <w:tab w:val="right" w:pos="9026"/>
      </w:tabs>
    </w:pPr>
  </w:style>
  <w:style w:type="character" w:customStyle="1" w:styleId="HeaderChar">
    <w:name w:val="Header Char"/>
    <w:basedOn w:val="DefaultParagraphFont"/>
    <w:link w:val="Header"/>
    <w:uiPriority w:val="99"/>
    <w:rsid w:val="007840C0"/>
  </w:style>
  <w:style w:type="paragraph" w:styleId="BalloonText">
    <w:name w:val="Balloon Text"/>
    <w:basedOn w:val="Normal"/>
    <w:link w:val="BalloonTextChar"/>
    <w:uiPriority w:val="99"/>
    <w:semiHidden/>
    <w:unhideWhenUsed/>
    <w:rsid w:val="0099521D"/>
    <w:rPr>
      <w:rFonts w:ascii="Tahoma" w:hAnsi="Tahoma" w:cs="Tahoma"/>
      <w:sz w:val="16"/>
      <w:szCs w:val="16"/>
    </w:rPr>
  </w:style>
  <w:style w:type="character" w:customStyle="1" w:styleId="BalloonTextChar">
    <w:name w:val="Balloon Text Char"/>
    <w:basedOn w:val="DefaultParagraphFont"/>
    <w:link w:val="BalloonText"/>
    <w:uiPriority w:val="99"/>
    <w:semiHidden/>
    <w:rsid w:val="0099521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6.jpeg"/><Relationship Id="rId3" Type="http://schemas.openxmlformats.org/officeDocument/2006/relationships/image" Target="media/image2.jpeg"/><Relationship Id="rId7" Type="http://schemas.openxmlformats.org/officeDocument/2006/relationships/image" Target="media/image5.jpeg"/><Relationship Id="rId2" Type="http://schemas.openxmlformats.org/officeDocument/2006/relationships/image" Target="media/image8.jpeg"/><Relationship Id="rId1" Type="http://schemas.openxmlformats.org/officeDocument/2006/relationships/image" Target="media/image1.jpeg"/><Relationship Id="rId6" Type="http://schemas.openxmlformats.org/officeDocument/2006/relationships/image" Target="media/image4.jpeg"/><Relationship Id="rId5" Type="http://schemas.openxmlformats.org/officeDocument/2006/relationships/image" Target="media/image9.jpeg"/><Relationship Id="rId4" Type="http://schemas.openxmlformats.org/officeDocument/2006/relationships/image" Target="media/image3.jpeg"/><Relationship Id="rId9"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5F12E4D1.dotm</Template>
  <TotalTime>3</TotalTime>
  <Pages>7</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5</cp:revision>
  <dcterms:created xsi:type="dcterms:W3CDTF">2016-08-18T06:02:00Z</dcterms:created>
  <dcterms:modified xsi:type="dcterms:W3CDTF">2016-08-18T08:14:00Z</dcterms:modified>
</cp:coreProperties>
</file>